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2026-51-70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Elsa-Brändström-Schule - Garten- und Landschaftsbau</w:t>
            </w:r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Elsa-Brändström-Schule Außenanlagen</w:t>
            </w:r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7346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65BEF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CE0BD4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101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von Appen, Nathalie</cp:lastModifiedBy>
  <cp:revision>2</cp:revision>
  <cp:lastPrinted>2016-02-18T07:36:00Z</cp:lastPrinted>
  <dcterms:created xsi:type="dcterms:W3CDTF">2026-05-22T06:53:00Z</dcterms:created>
  <dcterms:modified xsi:type="dcterms:W3CDTF">2026-05-22T06:53:00Z</dcterms:modified>
</cp:coreProperties>
</file>